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BF71A" w14:textId="288B6172" w:rsidR="00653C30" w:rsidRDefault="00653C30" w:rsidP="00653C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#111e</w:t>
      </w:r>
      <w:r w:rsidR="00BC5E2E">
        <w:fldChar w:fldCharType="begin"/>
      </w:r>
      <w:r w:rsidR="00BC5E2E">
        <w:instrText xml:space="preserve"> DOCPROPERTY  MtgSeq  \* MERGEFORMAT </w:instrText>
      </w:r>
      <w:r w:rsidR="00BC5E2E">
        <w:fldChar w:fldCharType="separate"/>
      </w:r>
      <w:r w:rsidRPr="00EB09B7">
        <w:rPr>
          <w:b/>
          <w:noProof/>
          <w:sz w:val="24"/>
        </w:rPr>
        <w:t xml:space="preserve"> </w:t>
      </w:r>
      <w:r w:rsidR="00BC5E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C5E2E">
        <w:fldChar w:fldCharType="begin"/>
      </w:r>
      <w:r w:rsidR="00BC5E2E">
        <w:instrText xml:space="preserve"> DOCPROPERTY  Tdoc#  \* MERGEFORMAT </w:instrText>
      </w:r>
      <w:r w:rsidR="00BC5E2E">
        <w:fldChar w:fldCharType="separate"/>
      </w:r>
      <w:r>
        <w:rPr>
          <w:b/>
          <w:i/>
          <w:noProof/>
          <w:sz w:val="28"/>
        </w:rPr>
        <w:t>S4-201432</w:t>
      </w:r>
      <w:r w:rsidR="00BC5E2E">
        <w:rPr>
          <w:b/>
          <w:i/>
          <w:noProof/>
          <w:sz w:val="28"/>
        </w:rPr>
        <w:fldChar w:fldCharType="end"/>
      </w:r>
    </w:p>
    <w:p w14:paraId="00F8701E" w14:textId="5E873AEA" w:rsidR="00A11342" w:rsidRDefault="00BC5E2E" w:rsidP="00A1134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53C3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53C30" w:rsidRPr="00BA51D9">
        <w:rPr>
          <w:b/>
          <w:noProof/>
          <w:sz w:val="24"/>
        </w:rPr>
        <w:t xml:space="preserve"> </w:t>
      </w:r>
      <w:r w:rsidR="00653C30">
        <w:rPr>
          <w:b/>
          <w:noProof/>
          <w:sz w:val="24"/>
        </w:rPr>
        <w:t>11.</w:t>
      </w:r>
      <w:r>
        <w:rPr>
          <w:b/>
          <w:noProof/>
          <w:sz w:val="24"/>
        </w:rPr>
        <w:fldChar w:fldCharType="end"/>
      </w:r>
      <w:r w:rsidR="00653C30">
        <w:rPr>
          <w:b/>
          <w:noProof/>
          <w:sz w:val="24"/>
        </w:rPr>
        <w:t xml:space="preserve"> – 20.November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342" w14:paraId="3CEABE83" w14:textId="77777777" w:rsidTr="00F148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1EBAA" w14:textId="77777777" w:rsidR="00A11342" w:rsidRDefault="00A11342" w:rsidP="00F14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11342" w14:paraId="2C904CD5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B8028" w14:textId="00E49796" w:rsidR="00A11342" w:rsidRDefault="00A11342" w:rsidP="00F14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342" w14:paraId="57ED5F4D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05A1A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1C39B75" w14:textId="77777777" w:rsidTr="00F14895">
        <w:tc>
          <w:tcPr>
            <w:tcW w:w="142" w:type="dxa"/>
            <w:tcBorders>
              <w:left w:val="single" w:sz="4" w:space="0" w:color="auto"/>
            </w:tcBorders>
          </w:tcPr>
          <w:p w14:paraId="486DEE3B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91E6E" w14:textId="01EFD7D4" w:rsidR="00A11342" w:rsidRPr="00410371" w:rsidRDefault="00BC5E2E" w:rsidP="00F148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3DD9" w:rsidRPr="00933DD9">
              <w:rPr>
                <w:b/>
                <w:noProof/>
                <w:sz w:val="28"/>
              </w:rPr>
              <w:t>TS 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F1495D" w14:textId="77777777" w:rsidR="00A11342" w:rsidRDefault="00A11342" w:rsidP="00F14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9841BC" w14:textId="53A1CA8E" w:rsidR="00A11342" w:rsidRPr="00410371" w:rsidRDefault="00653C30" w:rsidP="00C94A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4C1EB80A" w14:textId="77777777" w:rsidR="00A11342" w:rsidRDefault="00A11342" w:rsidP="00F14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87434E" w14:textId="28EE3B9C" w:rsidR="00A11342" w:rsidRPr="00410371" w:rsidRDefault="00BC5E2E" w:rsidP="00F14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33DD9" w:rsidRPr="00933DD9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2DE1D9" w14:textId="77777777" w:rsidR="00A11342" w:rsidRDefault="00A11342" w:rsidP="00F14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3E2BDA" w14:textId="5460EEED" w:rsidR="00A11342" w:rsidRPr="00410371" w:rsidRDefault="00BC5E2E" w:rsidP="00F148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473D">
              <w:rPr>
                <w:b/>
                <w:noProof/>
                <w:sz w:val="28"/>
              </w:rPr>
              <w:t>16</w:t>
            </w:r>
            <w:r w:rsidR="00933DD9" w:rsidRPr="00933DD9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254B3A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63EDA59B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2F9180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56F1C470" w14:textId="77777777" w:rsidTr="00F148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70E71" w14:textId="24DE9BC9" w:rsidR="00A11342" w:rsidRPr="00F25D98" w:rsidRDefault="00A11342" w:rsidP="00F148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342" w14:paraId="5C4EDE7C" w14:textId="77777777" w:rsidTr="00F14895">
        <w:tc>
          <w:tcPr>
            <w:tcW w:w="9641" w:type="dxa"/>
            <w:gridSpan w:val="9"/>
          </w:tcPr>
          <w:p w14:paraId="1409F028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BA1E7A" w14:textId="77777777" w:rsidR="00A11342" w:rsidRDefault="00A11342" w:rsidP="00A113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342" w14:paraId="734D82B9" w14:textId="77777777" w:rsidTr="00F14895">
        <w:tc>
          <w:tcPr>
            <w:tcW w:w="2835" w:type="dxa"/>
          </w:tcPr>
          <w:p w14:paraId="77300994" w14:textId="77777777" w:rsidR="00A11342" w:rsidRDefault="00A11342" w:rsidP="00F148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EC7C1D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2160F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F54021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A9DD13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2E663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9D3E8D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759836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D4C87" w14:textId="4CD09D02" w:rsidR="00A11342" w:rsidRDefault="00A11342" w:rsidP="00F148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9CEF70" w14:textId="77777777" w:rsidR="00A11342" w:rsidRDefault="00A11342" w:rsidP="00A113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342" w14:paraId="3D41EF45" w14:textId="77777777" w:rsidTr="00F14895">
        <w:tc>
          <w:tcPr>
            <w:tcW w:w="9640" w:type="dxa"/>
            <w:gridSpan w:val="11"/>
          </w:tcPr>
          <w:p w14:paraId="429A8736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61AA6E32" w14:textId="77777777" w:rsidTr="00F148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84FCF0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858FA" w14:textId="123B9347" w:rsidR="00A11342" w:rsidRDefault="00653C30" w:rsidP="00F14895">
            <w:pPr>
              <w:pStyle w:val="CRCoverPage"/>
              <w:spacing w:after="0"/>
              <w:ind w:left="100"/>
              <w:rPr>
                <w:noProof/>
              </w:rPr>
            </w:pPr>
            <w:r w:rsidRPr="00653C30">
              <w:t>Cumulative corrections of 5GMS3 APIs</w:t>
            </w:r>
          </w:p>
        </w:tc>
      </w:tr>
      <w:tr w:rsidR="00A11342" w14:paraId="0AE8A47E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62526C46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099CA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5BE67E22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19FB1B8A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5C4596" w14:textId="160C6D1A" w:rsidR="00A11342" w:rsidRDefault="004E31F7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A11342" w14:paraId="65925160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3481B4BF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FC76B" w14:textId="27EBBA4C" w:rsidR="00A11342" w:rsidRDefault="00BC5E2E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33DD9">
              <w:t>S4</w:t>
            </w:r>
            <w:r>
              <w:fldChar w:fldCharType="end"/>
            </w:r>
          </w:p>
        </w:tc>
      </w:tr>
      <w:tr w:rsidR="00A11342" w14:paraId="4AEBDA90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3948B34E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39299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1C01CEA4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552C9E21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BB2D55" w14:textId="3CE7E561" w:rsidR="00A11342" w:rsidRDefault="00BC5E2E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33DD9">
              <w:rPr>
                <w:noProof/>
              </w:rPr>
              <w:t>5GMS</w:t>
            </w:r>
            <w:r w:rsidR="004E31F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6C6EB72" w14:textId="77777777" w:rsidR="00A11342" w:rsidRDefault="00A11342" w:rsidP="00F14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435EE3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C0894" w14:textId="5EEE36DB" w:rsidR="00A11342" w:rsidRDefault="001E0B8E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BC5E2E">
              <w:t>-11-09</w:t>
            </w:r>
          </w:p>
        </w:tc>
      </w:tr>
      <w:tr w:rsidR="00A11342" w14:paraId="6E90FA4A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0C6117E3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DE1CAF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FF2868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BE1EE2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39CBD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F5C0F97" w14:textId="77777777" w:rsidTr="00F148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DEDDFF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F755E1" w14:textId="417C6B14" w:rsidR="00A11342" w:rsidRDefault="00BC5E2E" w:rsidP="00F148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33DD9" w:rsidRPr="00933DD9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67533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B04EA" w14:textId="77777777" w:rsidR="00A11342" w:rsidRDefault="00A11342" w:rsidP="00F148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284140" w14:textId="62F189EA" w:rsidR="00A11342" w:rsidRDefault="00BC5E2E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33DD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11342" w14:paraId="428D1E6E" w14:textId="77777777" w:rsidTr="00F148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CED771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2BDDBE" w14:textId="77777777" w:rsidR="00A11342" w:rsidRDefault="00A11342" w:rsidP="00F148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E6BE1C" w14:textId="6744AE59" w:rsidR="00A11342" w:rsidRDefault="00A11342" w:rsidP="00F148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17E3DB" w14:textId="77777777" w:rsidR="00A11342" w:rsidRPr="007C2097" w:rsidRDefault="00A11342" w:rsidP="00F148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1342" w14:paraId="784DEAFF" w14:textId="77777777" w:rsidTr="00F14895">
        <w:tc>
          <w:tcPr>
            <w:tcW w:w="1843" w:type="dxa"/>
          </w:tcPr>
          <w:p w14:paraId="3AD52715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92CF1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6FE7C595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3D237C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2B031" w14:textId="77777777" w:rsidR="00A11342" w:rsidRDefault="007E12D3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editorial and functional corrections have been identified.</w:t>
            </w:r>
          </w:p>
          <w:p w14:paraId="4A7F5E2B" w14:textId="77777777" w:rsidR="00306EC2" w:rsidRDefault="00306EC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8726C9" w14:textId="0CDE9432" w:rsidR="00306EC2" w:rsidRDefault="00306EC2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Note, the stroken-thr</w:t>
            </w:r>
            <w:r w:rsidR="00BC5E2E">
              <w:rPr>
                <w:noProof/>
              </w:rPr>
              <w:t>ough</w:t>
            </w:r>
            <w:r>
              <w:rPr>
                <w:noProof/>
              </w:rPr>
              <w:t xml:space="preserve"> items have been separated into own pCRs after last conf call.</w:t>
            </w:r>
          </w:p>
        </w:tc>
      </w:tr>
      <w:tr w:rsidR="00A11342" w14:paraId="18558A53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D9CB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7138B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1FDF261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848E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027D78" w14:textId="5D3C51F6" w:rsidR="00A11342" w:rsidRPr="006B138C" w:rsidRDefault="004E31F7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strike/>
                <w:noProof/>
              </w:rPr>
            </w:pPr>
            <w:r w:rsidRPr="006B138C">
              <w:rPr>
                <w:strike/>
                <w:noProof/>
              </w:rPr>
              <w:t>Definition of the SdfMethod type</w:t>
            </w:r>
            <w:r w:rsidR="004127E0" w:rsidRPr="006B138C">
              <w:rPr>
                <w:strike/>
                <w:noProof/>
              </w:rPr>
              <w:t xml:space="preserve"> (clause 11.2.3.1)</w:t>
            </w:r>
            <w:r w:rsidR="00A11342" w:rsidRPr="006B138C">
              <w:rPr>
                <w:strike/>
                <w:noProof/>
              </w:rPr>
              <w:t>.</w:t>
            </w:r>
          </w:p>
          <w:p w14:paraId="59EB1D8B" w14:textId="27113D54" w:rsidR="004E31F7" w:rsidRPr="006B138C" w:rsidRDefault="004E31F7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strike/>
                <w:noProof/>
              </w:rPr>
            </w:pPr>
            <w:r w:rsidRPr="006B138C">
              <w:rPr>
                <w:strike/>
                <w:noProof/>
              </w:rPr>
              <w:t>Clause 5.2: Proposal for Uplink API list</w:t>
            </w:r>
          </w:p>
          <w:p w14:paraId="5F9FA864" w14:textId="1D960F99" w:rsidR="006459FD" w:rsidRDefault="004E31F7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 w:rsidRPr="004E31F7">
              <w:rPr>
                <w:noProof/>
              </w:rPr>
              <w:t>Correction of Resource Creation: Consistency provide Location response header</w:t>
            </w:r>
            <w:r w:rsidR="006459FD">
              <w:rPr>
                <w:noProof/>
              </w:rPr>
              <w:t>.</w:t>
            </w:r>
          </w:p>
          <w:p w14:paraId="1590B329" w14:textId="1639E5C6" w:rsidR="004E31F7" w:rsidRPr="006B138C" w:rsidRDefault="004E31F7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strike/>
                <w:noProof/>
              </w:rPr>
            </w:pPr>
            <w:r w:rsidRPr="006B138C">
              <w:rPr>
                <w:strike/>
                <w:noProof/>
              </w:rPr>
              <w:t>Suggestion for a nomenclator “C: RW, R: RW, U: RW” (Clause 6.4.1)</w:t>
            </w:r>
          </w:p>
          <w:p w14:paraId="2C7EE932" w14:textId="4C42FC30" w:rsidR="004E31F7" w:rsidRPr="006B138C" w:rsidRDefault="004E31F7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strike/>
                <w:noProof/>
              </w:rPr>
            </w:pPr>
            <w:r w:rsidRPr="006B138C">
              <w:rPr>
                <w:strike/>
                <w:noProof/>
              </w:rPr>
              <w:t>Making mediaPlayerEntry Optional in Service Access Information (11.2.3.1). When content hosting is provided by external ASes, the media player entry may be provided differently.</w:t>
            </w:r>
          </w:p>
          <w:p w14:paraId="65944879" w14:textId="1C22E541" w:rsidR="00A11342" w:rsidRDefault="004E31F7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Fill missing Introduction Sections</w:t>
            </w:r>
            <w:r w:rsidR="00A11342">
              <w:rPr>
                <w:noProof/>
              </w:rPr>
              <w:t>.</w:t>
            </w:r>
          </w:p>
          <w:p w14:paraId="01C1AFCE" w14:textId="42F5F2DF" w:rsidR="00342C7D" w:rsidRDefault="00342C7D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Removing empty rows in 7.9.3.1</w:t>
            </w:r>
          </w:p>
          <w:p w14:paraId="6C797BD8" w14:textId="77777777" w:rsidR="004127E0" w:rsidRDefault="004127E0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Alignment of Dynamic Policy URL (11.5.2.1)</w:t>
            </w:r>
          </w:p>
          <w:p w14:paraId="51C2A13A" w14:textId="774C759A" w:rsidR="004127E0" w:rsidRDefault="004127E0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 xml:space="preserve">Alignment of Network Assistance URL (11.6.2) </w:t>
            </w:r>
          </w:p>
          <w:p w14:paraId="4B488AE2" w14:textId="389D6FDA" w:rsidR="008D5436" w:rsidRDefault="008D5436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New Note in Clause 16.1</w:t>
            </w:r>
          </w:p>
          <w:p w14:paraId="7F2BF174" w14:textId="7830E5C9" w:rsidR="00C94A8A" w:rsidRDefault="00C94A8A" w:rsidP="004E31F7">
            <w:pPr>
              <w:pStyle w:val="CRCoverPage"/>
              <w:spacing w:before="120" w:after="0"/>
              <w:ind w:left="344"/>
              <w:rPr>
                <w:noProof/>
              </w:rPr>
            </w:pPr>
          </w:p>
          <w:p w14:paraId="43A8A7FC" w14:textId="77777777" w:rsidR="00342C7D" w:rsidRDefault="00342C7D" w:rsidP="004E31F7">
            <w:pPr>
              <w:pStyle w:val="CRCoverPage"/>
              <w:spacing w:before="120" w:after="0"/>
              <w:ind w:left="344"/>
              <w:rPr>
                <w:noProof/>
              </w:rPr>
            </w:pPr>
            <w:r>
              <w:rPr>
                <w:noProof/>
              </w:rPr>
              <w:t>Still open items:</w:t>
            </w:r>
          </w:p>
          <w:p w14:paraId="64A5F346" w14:textId="77777777" w:rsidR="00342C7D" w:rsidRDefault="00342C7D" w:rsidP="00342C7D">
            <w:pPr>
              <w:pStyle w:val="CRCoverPage"/>
              <w:numPr>
                <w:ilvl w:val="0"/>
                <w:numId w:val="24"/>
              </w:numPr>
              <w:spacing w:before="120" w:after="0"/>
              <w:rPr>
                <w:noProof/>
              </w:rPr>
            </w:pPr>
            <w:r>
              <w:rPr>
                <w:noProof/>
              </w:rPr>
              <w:t>Support for different permissions</w:t>
            </w:r>
          </w:p>
          <w:p w14:paraId="04AD28AC" w14:textId="51E8048D" w:rsidR="00342C7D" w:rsidRDefault="00342C7D" w:rsidP="00BC5E2E">
            <w:pPr>
              <w:pStyle w:val="CRCoverPage"/>
              <w:numPr>
                <w:ilvl w:val="0"/>
                <w:numId w:val="24"/>
              </w:numPr>
              <w:spacing w:before="120" w:after="0"/>
              <w:rPr>
                <w:noProof/>
              </w:rPr>
            </w:pPr>
            <w:r>
              <w:rPr>
                <w:noProof/>
              </w:rPr>
              <w:t>Usage of Oa</w:t>
            </w:r>
            <w:r w:rsidR="00306EC2">
              <w:rPr>
                <w:noProof/>
              </w:rPr>
              <w:t>u</w:t>
            </w:r>
            <w:r>
              <w:rPr>
                <w:noProof/>
              </w:rPr>
              <w:t>th Grant Types, e.g. Client Credentials or Authorization Code for M1.</w:t>
            </w:r>
            <w:bookmarkStart w:id="1" w:name="_GoBack"/>
            <w:bookmarkEnd w:id="1"/>
          </w:p>
        </w:tc>
      </w:tr>
      <w:tr w:rsidR="00A11342" w14:paraId="496C6239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826F1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AABC5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7D0FDA89" w14:textId="77777777" w:rsidTr="00F14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1021B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A9C6C" w14:textId="13B789AC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342" w14:paraId="20AE0219" w14:textId="77777777" w:rsidTr="00F14895">
        <w:tc>
          <w:tcPr>
            <w:tcW w:w="2694" w:type="dxa"/>
            <w:gridSpan w:val="2"/>
          </w:tcPr>
          <w:p w14:paraId="643FAAE9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C9145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2AAFF6DA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340A3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398F7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342" w14:paraId="1707BC9E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DC8BD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AC657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2201455F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BB80A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02BC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0C4A7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14A56" w14:textId="77777777" w:rsidR="00A11342" w:rsidRDefault="00A11342" w:rsidP="00F1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DAB4C" w14:textId="77777777" w:rsidR="00A11342" w:rsidRDefault="00A11342" w:rsidP="00F1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342" w14:paraId="2FDA4FE8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F2149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CA3D8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6636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FFEFF0" w14:textId="77777777" w:rsidR="00A11342" w:rsidRDefault="00A11342" w:rsidP="00F1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48049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3A5A96A9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83386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D770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BBE6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4491E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5B341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41439175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2A743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79553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5EC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8D906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AA834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6D10A971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002AE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3AA7F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476F7E28" w14:textId="77777777" w:rsidTr="00F14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1560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F1041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342" w:rsidRPr="008863B9" w14:paraId="3CA8A216" w14:textId="77777777" w:rsidTr="00F148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797C7" w14:textId="77777777" w:rsidR="00A11342" w:rsidRPr="008863B9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967F91" w14:textId="77777777" w:rsidR="00A11342" w:rsidRPr="008863B9" w:rsidRDefault="00A11342" w:rsidP="00F14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1342" w14:paraId="17625731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EF99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ACAC9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B7A1EF" w14:textId="77777777" w:rsidR="00A11342" w:rsidRDefault="00A11342" w:rsidP="00A11342">
      <w:pPr>
        <w:pStyle w:val="CRCoverPage"/>
        <w:spacing w:after="0"/>
        <w:rPr>
          <w:noProof/>
          <w:sz w:val="8"/>
          <w:szCs w:val="8"/>
        </w:rPr>
      </w:pPr>
    </w:p>
    <w:sectPr w:rsidR="00A11342" w:rsidSect="007F1D5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0258D" w14:textId="77777777" w:rsidR="00FE7599" w:rsidRDefault="00FE7599">
      <w:r>
        <w:separator/>
      </w:r>
    </w:p>
  </w:endnote>
  <w:endnote w:type="continuationSeparator" w:id="0">
    <w:p w14:paraId="4E382A1A" w14:textId="77777777" w:rsidR="00FE7599" w:rsidRDefault="00FE7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399B6" w14:textId="77777777" w:rsidR="00B14D1E" w:rsidRDefault="00B14D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A7AA3" w14:textId="77777777" w:rsidR="00FE7599" w:rsidRDefault="00FE7599">
      <w:r>
        <w:separator/>
      </w:r>
    </w:p>
  </w:footnote>
  <w:footnote w:type="continuationSeparator" w:id="0">
    <w:p w14:paraId="40D52AB2" w14:textId="77777777" w:rsidR="00FE7599" w:rsidRDefault="00FE7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B64B" w14:textId="77777777" w:rsidR="00B14D1E" w:rsidRDefault="00B14D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0563A2E" w14:textId="77777777" w:rsidR="00B14D1E" w:rsidRDefault="00B14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EE4BB8"/>
    <w:multiLevelType w:val="multilevel"/>
    <w:tmpl w:val="37F4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7018E"/>
    <w:multiLevelType w:val="multilevel"/>
    <w:tmpl w:val="A93C0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9C407E"/>
    <w:multiLevelType w:val="hybridMultilevel"/>
    <w:tmpl w:val="02408C6C"/>
    <w:lvl w:ilvl="0" w:tplc="DEBED4C4">
      <w:start w:val="7"/>
      <w:numFmt w:val="bullet"/>
      <w:lvlText w:val=""/>
      <w:lvlJc w:val="left"/>
      <w:pPr>
        <w:ind w:left="70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9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D3006"/>
    <w:multiLevelType w:val="hybridMultilevel"/>
    <w:tmpl w:val="1D3023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60BA5"/>
    <w:multiLevelType w:val="hybridMultilevel"/>
    <w:tmpl w:val="E22690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92C9E"/>
    <w:multiLevelType w:val="hybridMultilevel"/>
    <w:tmpl w:val="E18EB5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8"/>
  </w:num>
  <w:num w:numId="6">
    <w:abstractNumId w:val="6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13"/>
  </w:num>
  <w:num w:numId="12">
    <w:abstractNumId w:val="11"/>
  </w:num>
  <w:num w:numId="13">
    <w:abstractNumId w:val="2"/>
  </w:num>
  <w:num w:numId="14">
    <w:abstractNumId w:val="5"/>
  </w:num>
  <w:num w:numId="15">
    <w:abstractNumId w:val="21"/>
  </w:num>
  <w:num w:numId="16">
    <w:abstractNumId w:val="16"/>
  </w:num>
  <w:num w:numId="17">
    <w:abstractNumId w:val="20"/>
  </w:num>
  <w:num w:numId="18">
    <w:abstractNumId w:val="17"/>
  </w:num>
  <w:num w:numId="19">
    <w:abstractNumId w:val="14"/>
  </w:num>
  <w:num w:numId="20">
    <w:abstractNumId w:val="12"/>
  </w:num>
  <w:num w:numId="21">
    <w:abstractNumId w:val="22"/>
  </w:num>
  <w:num w:numId="22">
    <w:abstractNumId w:val="7"/>
  </w:num>
  <w:num w:numId="23">
    <w:abstractNumId w:val="3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B"/>
    <w:rsid w:val="00021E10"/>
    <w:rsid w:val="00022E4A"/>
    <w:rsid w:val="0002788E"/>
    <w:rsid w:val="00034132"/>
    <w:rsid w:val="00046B07"/>
    <w:rsid w:val="00053869"/>
    <w:rsid w:val="00075312"/>
    <w:rsid w:val="000A6394"/>
    <w:rsid w:val="000A6C1D"/>
    <w:rsid w:val="000B4417"/>
    <w:rsid w:val="000B7FED"/>
    <w:rsid w:val="000C038A"/>
    <w:rsid w:val="000C6598"/>
    <w:rsid w:val="000D3AEC"/>
    <w:rsid w:val="000D61FA"/>
    <w:rsid w:val="000E7492"/>
    <w:rsid w:val="000F32CD"/>
    <w:rsid w:val="000F3F52"/>
    <w:rsid w:val="0010089C"/>
    <w:rsid w:val="001024E4"/>
    <w:rsid w:val="00103711"/>
    <w:rsid w:val="00104B8D"/>
    <w:rsid w:val="00112165"/>
    <w:rsid w:val="0011599C"/>
    <w:rsid w:val="00121454"/>
    <w:rsid w:val="001230AB"/>
    <w:rsid w:val="0012311B"/>
    <w:rsid w:val="00123995"/>
    <w:rsid w:val="001356F8"/>
    <w:rsid w:val="00141E9C"/>
    <w:rsid w:val="00144572"/>
    <w:rsid w:val="00145D43"/>
    <w:rsid w:val="00146279"/>
    <w:rsid w:val="00157DC9"/>
    <w:rsid w:val="00163315"/>
    <w:rsid w:val="00180D56"/>
    <w:rsid w:val="00192C46"/>
    <w:rsid w:val="001A08B3"/>
    <w:rsid w:val="001A1144"/>
    <w:rsid w:val="001A7B60"/>
    <w:rsid w:val="001B52F0"/>
    <w:rsid w:val="001B7A65"/>
    <w:rsid w:val="001D2DD4"/>
    <w:rsid w:val="001D5A4D"/>
    <w:rsid w:val="001E0B8E"/>
    <w:rsid w:val="001E1BC4"/>
    <w:rsid w:val="001E414A"/>
    <w:rsid w:val="001E41F3"/>
    <w:rsid w:val="001E4528"/>
    <w:rsid w:val="001F6BFB"/>
    <w:rsid w:val="0023250E"/>
    <w:rsid w:val="0026004D"/>
    <w:rsid w:val="002640DD"/>
    <w:rsid w:val="00275D12"/>
    <w:rsid w:val="00276890"/>
    <w:rsid w:val="00284470"/>
    <w:rsid w:val="00284FEB"/>
    <w:rsid w:val="002860C4"/>
    <w:rsid w:val="0029088F"/>
    <w:rsid w:val="002948D3"/>
    <w:rsid w:val="002B0347"/>
    <w:rsid w:val="002B5741"/>
    <w:rsid w:val="002C0E3D"/>
    <w:rsid w:val="002C7E85"/>
    <w:rsid w:val="002D2FB1"/>
    <w:rsid w:val="002E4BA1"/>
    <w:rsid w:val="00305409"/>
    <w:rsid w:val="00306EC2"/>
    <w:rsid w:val="0031027C"/>
    <w:rsid w:val="0032629C"/>
    <w:rsid w:val="00327B7C"/>
    <w:rsid w:val="00330B38"/>
    <w:rsid w:val="003422F8"/>
    <w:rsid w:val="00342C7D"/>
    <w:rsid w:val="0034694D"/>
    <w:rsid w:val="00352F98"/>
    <w:rsid w:val="00356AC6"/>
    <w:rsid w:val="003609EF"/>
    <w:rsid w:val="0036231A"/>
    <w:rsid w:val="00374DD4"/>
    <w:rsid w:val="003A35A3"/>
    <w:rsid w:val="003B7BC1"/>
    <w:rsid w:val="003C7D23"/>
    <w:rsid w:val="003D0C94"/>
    <w:rsid w:val="003D50FF"/>
    <w:rsid w:val="003D6AB3"/>
    <w:rsid w:val="003E1A36"/>
    <w:rsid w:val="003E2180"/>
    <w:rsid w:val="003E7158"/>
    <w:rsid w:val="003E71B4"/>
    <w:rsid w:val="003E7570"/>
    <w:rsid w:val="003F3260"/>
    <w:rsid w:val="00410371"/>
    <w:rsid w:val="004127E0"/>
    <w:rsid w:val="004242F1"/>
    <w:rsid w:val="00437C9C"/>
    <w:rsid w:val="0045564D"/>
    <w:rsid w:val="00457DF7"/>
    <w:rsid w:val="00460F39"/>
    <w:rsid w:val="00462BC9"/>
    <w:rsid w:val="00491F86"/>
    <w:rsid w:val="0049473D"/>
    <w:rsid w:val="00495416"/>
    <w:rsid w:val="00497823"/>
    <w:rsid w:val="004B2A89"/>
    <w:rsid w:val="004B75B7"/>
    <w:rsid w:val="004C243C"/>
    <w:rsid w:val="004D285E"/>
    <w:rsid w:val="004D2CA9"/>
    <w:rsid w:val="004E2064"/>
    <w:rsid w:val="004E31F7"/>
    <w:rsid w:val="0051580D"/>
    <w:rsid w:val="005225E8"/>
    <w:rsid w:val="0053311D"/>
    <w:rsid w:val="005370F9"/>
    <w:rsid w:val="0054471B"/>
    <w:rsid w:val="00547111"/>
    <w:rsid w:val="005907B7"/>
    <w:rsid w:val="00592D74"/>
    <w:rsid w:val="00593E17"/>
    <w:rsid w:val="005B0574"/>
    <w:rsid w:val="005C4BC0"/>
    <w:rsid w:val="005C4F2B"/>
    <w:rsid w:val="005D31DF"/>
    <w:rsid w:val="005D372A"/>
    <w:rsid w:val="005D6114"/>
    <w:rsid w:val="005E0F85"/>
    <w:rsid w:val="005E1C6D"/>
    <w:rsid w:val="005E2C44"/>
    <w:rsid w:val="005F3EB8"/>
    <w:rsid w:val="005F7EF8"/>
    <w:rsid w:val="00615CAD"/>
    <w:rsid w:val="00621188"/>
    <w:rsid w:val="006257ED"/>
    <w:rsid w:val="006369F3"/>
    <w:rsid w:val="00637BD9"/>
    <w:rsid w:val="006459FD"/>
    <w:rsid w:val="00652773"/>
    <w:rsid w:val="00653C30"/>
    <w:rsid w:val="006610F5"/>
    <w:rsid w:val="00666F10"/>
    <w:rsid w:val="006811C4"/>
    <w:rsid w:val="0068549B"/>
    <w:rsid w:val="00695808"/>
    <w:rsid w:val="006976C7"/>
    <w:rsid w:val="006B12AB"/>
    <w:rsid w:val="006B138C"/>
    <w:rsid w:val="006B46FB"/>
    <w:rsid w:val="006D2751"/>
    <w:rsid w:val="006E1C16"/>
    <w:rsid w:val="006E21FB"/>
    <w:rsid w:val="006E58C5"/>
    <w:rsid w:val="00730E8D"/>
    <w:rsid w:val="00740B6B"/>
    <w:rsid w:val="00742F4E"/>
    <w:rsid w:val="007515C0"/>
    <w:rsid w:val="007643D9"/>
    <w:rsid w:val="00764D0F"/>
    <w:rsid w:val="0076652C"/>
    <w:rsid w:val="00776B32"/>
    <w:rsid w:val="00783BAF"/>
    <w:rsid w:val="00784665"/>
    <w:rsid w:val="00792342"/>
    <w:rsid w:val="00792FCE"/>
    <w:rsid w:val="00793A84"/>
    <w:rsid w:val="007977A8"/>
    <w:rsid w:val="007A3FFE"/>
    <w:rsid w:val="007B512A"/>
    <w:rsid w:val="007C2097"/>
    <w:rsid w:val="007C2BD9"/>
    <w:rsid w:val="007D5698"/>
    <w:rsid w:val="007D5736"/>
    <w:rsid w:val="007D6A07"/>
    <w:rsid w:val="007D726D"/>
    <w:rsid w:val="007E12D3"/>
    <w:rsid w:val="007F1D5A"/>
    <w:rsid w:val="007F7259"/>
    <w:rsid w:val="00801A63"/>
    <w:rsid w:val="008040A8"/>
    <w:rsid w:val="008077D7"/>
    <w:rsid w:val="008279FA"/>
    <w:rsid w:val="00831C6E"/>
    <w:rsid w:val="008626E7"/>
    <w:rsid w:val="00865190"/>
    <w:rsid w:val="00870EE7"/>
    <w:rsid w:val="008863B9"/>
    <w:rsid w:val="008904A5"/>
    <w:rsid w:val="008A2126"/>
    <w:rsid w:val="008A45A6"/>
    <w:rsid w:val="008B18FA"/>
    <w:rsid w:val="008B6F65"/>
    <w:rsid w:val="008D5436"/>
    <w:rsid w:val="008E1C01"/>
    <w:rsid w:val="008F10A5"/>
    <w:rsid w:val="008F686C"/>
    <w:rsid w:val="008F6C3A"/>
    <w:rsid w:val="0090081D"/>
    <w:rsid w:val="0090544F"/>
    <w:rsid w:val="009116AC"/>
    <w:rsid w:val="009148DE"/>
    <w:rsid w:val="00915471"/>
    <w:rsid w:val="009204FD"/>
    <w:rsid w:val="00921A9F"/>
    <w:rsid w:val="009241AD"/>
    <w:rsid w:val="00933DD9"/>
    <w:rsid w:val="0093577B"/>
    <w:rsid w:val="00941E30"/>
    <w:rsid w:val="009462A4"/>
    <w:rsid w:val="00951F49"/>
    <w:rsid w:val="00960325"/>
    <w:rsid w:val="00960E80"/>
    <w:rsid w:val="00964878"/>
    <w:rsid w:val="0096610A"/>
    <w:rsid w:val="00972018"/>
    <w:rsid w:val="009777D9"/>
    <w:rsid w:val="00984CCF"/>
    <w:rsid w:val="00985294"/>
    <w:rsid w:val="00991B88"/>
    <w:rsid w:val="009A0339"/>
    <w:rsid w:val="009A5753"/>
    <w:rsid w:val="009A579D"/>
    <w:rsid w:val="009A6AEC"/>
    <w:rsid w:val="009A789C"/>
    <w:rsid w:val="009B3EEF"/>
    <w:rsid w:val="009C05F2"/>
    <w:rsid w:val="009C3515"/>
    <w:rsid w:val="009D45C4"/>
    <w:rsid w:val="009E3297"/>
    <w:rsid w:val="009E7470"/>
    <w:rsid w:val="009E7A83"/>
    <w:rsid w:val="009F1AD8"/>
    <w:rsid w:val="009F2577"/>
    <w:rsid w:val="009F734F"/>
    <w:rsid w:val="00A11342"/>
    <w:rsid w:val="00A246B6"/>
    <w:rsid w:val="00A32E03"/>
    <w:rsid w:val="00A41FEF"/>
    <w:rsid w:val="00A47E70"/>
    <w:rsid w:val="00A50CF0"/>
    <w:rsid w:val="00A5647A"/>
    <w:rsid w:val="00A7671C"/>
    <w:rsid w:val="00A76935"/>
    <w:rsid w:val="00A776EF"/>
    <w:rsid w:val="00A94312"/>
    <w:rsid w:val="00AA2CBC"/>
    <w:rsid w:val="00AA7303"/>
    <w:rsid w:val="00AB1A41"/>
    <w:rsid w:val="00AC5820"/>
    <w:rsid w:val="00AD1CD8"/>
    <w:rsid w:val="00AE4AAC"/>
    <w:rsid w:val="00AE4DED"/>
    <w:rsid w:val="00AF32DD"/>
    <w:rsid w:val="00AF473A"/>
    <w:rsid w:val="00B06672"/>
    <w:rsid w:val="00B06A31"/>
    <w:rsid w:val="00B14D1E"/>
    <w:rsid w:val="00B17402"/>
    <w:rsid w:val="00B258BB"/>
    <w:rsid w:val="00B54988"/>
    <w:rsid w:val="00B640E8"/>
    <w:rsid w:val="00B67B97"/>
    <w:rsid w:val="00B968C8"/>
    <w:rsid w:val="00B97EEF"/>
    <w:rsid w:val="00BA3EC5"/>
    <w:rsid w:val="00BA51D9"/>
    <w:rsid w:val="00BB5DFC"/>
    <w:rsid w:val="00BC5E2E"/>
    <w:rsid w:val="00BD1DF4"/>
    <w:rsid w:val="00BD1F9B"/>
    <w:rsid w:val="00BD279D"/>
    <w:rsid w:val="00BD52D5"/>
    <w:rsid w:val="00BD6BB8"/>
    <w:rsid w:val="00BD6E60"/>
    <w:rsid w:val="00BE0A0A"/>
    <w:rsid w:val="00BE63F9"/>
    <w:rsid w:val="00BF13E6"/>
    <w:rsid w:val="00BF4180"/>
    <w:rsid w:val="00C11343"/>
    <w:rsid w:val="00C21780"/>
    <w:rsid w:val="00C2189D"/>
    <w:rsid w:val="00C335EF"/>
    <w:rsid w:val="00C41AE9"/>
    <w:rsid w:val="00C66BA2"/>
    <w:rsid w:val="00C94A8A"/>
    <w:rsid w:val="00C95985"/>
    <w:rsid w:val="00CC5026"/>
    <w:rsid w:val="00CC68D0"/>
    <w:rsid w:val="00CE0947"/>
    <w:rsid w:val="00CF468C"/>
    <w:rsid w:val="00CF7342"/>
    <w:rsid w:val="00D017D7"/>
    <w:rsid w:val="00D03F9A"/>
    <w:rsid w:val="00D06D51"/>
    <w:rsid w:val="00D1216B"/>
    <w:rsid w:val="00D24224"/>
    <w:rsid w:val="00D24991"/>
    <w:rsid w:val="00D31879"/>
    <w:rsid w:val="00D34B2D"/>
    <w:rsid w:val="00D3510D"/>
    <w:rsid w:val="00D42541"/>
    <w:rsid w:val="00D44790"/>
    <w:rsid w:val="00D45915"/>
    <w:rsid w:val="00D50255"/>
    <w:rsid w:val="00D57BF3"/>
    <w:rsid w:val="00D61DBF"/>
    <w:rsid w:val="00D66520"/>
    <w:rsid w:val="00D667EB"/>
    <w:rsid w:val="00D76DCA"/>
    <w:rsid w:val="00D81605"/>
    <w:rsid w:val="00D833C9"/>
    <w:rsid w:val="00D84501"/>
    <w:rsid w:val="00D90D30"/>
    <w:rsid w:val="00D93F0F"/>
    <w:rsid w:val="00DB3D85"/>
    <w:rsid w:val="00DB78B8"/>
    <w:rsid w:val="00DC4150"/>
    <w:rsid w:val="00DD3E5E"/>
    <w:rsid w:val="00DE1B57"/>
    <w:rsid w:val="00DE34CF"/>
    <w:rsid w:val="00DF03AF"/>
    <w:rsid w:val="00E13F3D"/>
    <w:rsid w:val="00E25859"/>
    <w:rsid w:val="00E320C6"/>
    <w:rsid w:val="00E34898"/>
    <w:rsid w:val="00E46619"/>
    <w:rsid w:val="00E51241"/>
    <w:rsid w:val="00E6063C"/>
    <w:rsid w:val="00E618CD"/>
    <w:rsid w:val="00E83420"/>
    <w:rsid w:val="00EA6F70"/>
    <w:rsid w:val="00EB09B7"/>
    <w:rsid w:val="00EB7646"/>
    <w:rsid w:val="00EC0BEC"/>
    <w:rsid w:val="00ED12A1"/>
    <w:rsid w:val="00EE151E"/>
    <w:rsid w:val="00EE7D7C"/>
    <w:rsid w:val="00F04C50"/>
    <w:rsid w:val="00F06EE1"/>
    <w:rsid w:val="00F25D98"/>
    <w:rsid w:val="00F300FB"/>
    <w:rsid w:val="00F42A4C"/>
    <w:rsid w:val="00F5733D"/>
    <w:rsid w:val="00F66D5C"/>
    <w:rsid w:val="00F67164"/>
    <w:rsid w:val="00F700C7"/>
    <w:rsid w:val="00F84964"/>
    <w:rsid w:val="00F96209"/>
    <w:rsid w:val="00FA7A15"/>
    <w:rsid w:val="00FB6386"/>
    <w:rsid w:val="00FB6617"/>
    <w:rsid w:val="00FC7D1D"/>
    <w:rsid w:val="00FE1798"/>
    <w:rsid w:val="00FE7599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F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character" w:customStyle="1" w:styleId="CommentTextChar">
    <w:name w:val="Comment Text Char"/>
    <w:link w:val="CommentText"/>
    <w:rsid w:val="00964878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964878"/>
    <w:rPr>
      <w:rFonts w:ascii="Arial" w:hAnsi="Arial"/>
      <w:i/>
      <w:sz w:val="18"/>
    </w:rPr>
  </w:style>
  <w:style w:type="character" w:customStyle="1" w:styleId="Heading2Char">
    <w:name w:val="Heading 2 Char"/>
    <w:link w:val="Heading2"/>
    <w:rsid w:val="009720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2018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972018"/>
  </w:style>
  <w:style w:type="paragraph" w:customStyle="1" w:styleId="Guidance">
    <w:name w:val="Guidance"/>
    <w:basedOn w:val="Normal"/>
    <w:rsid w:val="00972018"/>
    <w:rPr>
      <w:i/>
      <w:color w:val="0000FF"/>
    </w:rPr>
  </w:style>
  <w:style w:type="character" w:customStyle="1" w:styleId="BalloonTextChar">
    <w:name w:val="Balloon Text Char"/>
    <w:link w:val="BalloonText"/>
    <w:rsid w:val="009720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720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72018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972018"/>
    <w:rPr>
      <w:rFonts w:ascii="Courier New" w:hAnsi="Courier New"/>
      <w:i w:val="0"/>
      <w:sz w:val="18"/>
    </w:rPr>
  </w:style>
  <w:style w:type="character" w:customStyle="1" w:styleId="TFChar">
    <w:name w:val="TF Char"/>
    <w:link w:val="TF"/>
    <w:qFormat/>
    <w:rsid w:val="00972018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972018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97201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97201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720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7201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72018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972018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97201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720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72018"/>
    <w:pPr>
      <w:ind w:left="720"/>
      <w:contextualSpacing/>
    </w:pPr>
  </w:style>
  <w:style w:type="character" w:customStyle="1" w:styleId="NOChar">
    <w:name w:val="NO Char"/>
    <w:rsid w:val="00972018"/>
    <w:rPr>
      <w:rFonts w:ascii="Times New Roman" w:hAnsi="Times New Roman"/>
      <w:lang w:val="en-GB" w:eastAsia="en-US"/>
    </w:rPr>
  </w:style>
  <w:style w:type="paragraph" w:customStyle="1" w:styleId="URLdisplay">
    <w:name w:val="URL display"/>
    <w:basedOn w:val="Normal"/>
    <w:rsid w:val="00972018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Revision">
    <w:name w:val="Revision"/>
    <w:hidden/>
    <w:uiPriority w:val="99"/>
    <w:semiHidden/>
    <w:rsid w:val="00972018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qFormat/>
    <w:rsid w:val="00972018"/>
    <w:pPr>
      <w:keepNext w:val="0"/>
      <w:spacing w:beforeLines="25" w:before="25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6369F3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rsid w:val="006369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3EB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3EB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3EB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3EB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3EB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3EB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3EB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3EB8"/>
    <w:rPr>
      <w:rFonts w:ascii="Arial" w:hAnsi="Arial"/>
      <w:b/>
      <w:i/>
      <w:noProof/>
      <w:sz w:val="18"/>
      <w:lang w:val="en-GB" w:eastAsia="en-US"/>
    </w:rPr>
  </w:style>
  <w:style w:type="character" w:styleId="HTMLTypewriter">
    <w:name w:val="HTML Typewriter"/>
    <w:basedOn w:val="DefaultParagraphFont"/>
    <w:uiPriority w:val="99"/>
    <w:semiHidden/>
    <w:unhideWhenUsed/>
    <w:rsid w:val="0031027C"/>
    <w:rPr>
      <w:rFonts w:ascii="Courier New" w:eastAsia="Times New Roman" w:hAnsi="Courier New" w:cs="Courier New"/>
      <w:sz w:val="20"/>
      <w:szCs w:val="20"/>
    </w:rPr>
  </w:style>
  <w:style w:type="paragraph" w:customStyle="1" w:styleId="Changefirst">
    <w:name w:val="Change first"/>
    <w:basedOn w:val="Normal"/>
    <w:next w:val="Normal"/>
    <w:qFormat/>
    <w:rsid w:val="00FC7D1D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4"/>
    </w:rPr>
  </w:style>
  <w:style w:type="character" w:customStyle="1" w:styleId="B1Char">
    <w:name w:val="B1 Char"/>
    <w:qFormat/>
    <w:locked/>
    <w:rsid w:val="001037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3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08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08beec21b02f34b1de21b01a935e7376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9ec39837e7e4589982d0d94d271b0eaa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6A196-14DC-4E96-8169-8C9720EED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CC94B4-5549-4113-A5CC-69B38A9348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8C5BC0-ED2F-4381-B32C-D81A6BFA0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528261-F97E-49EF-954E-4FD882903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317</Words>
  <Characters>2521</Characters>
  <Application>Microsoft Office Word</Application>
  <DocSecurity>4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pCR</vt:lpstr>
      <vt:lpstr>MTG_TITLE</vt:lpstr>
    </vt:vector>
  </TitlesOfParts>
  <Company>British Broadcasting Corporation</Company>
  <LinksUpToDate>false</LinksUpToDate>
  <CharactersWithSpaces>2833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pCR</dc:title>
  <dc:subject/>
  <dc:creator>Richard Bradbury</dc:creator>
  <cp:keywords/>
  <cp:lastModifiedBy>Bo Burman</cp:lastModifiedBy>
  <cp:revision>2</cp:revision>
  <cp:lastPrinted>1900-01-01T00:00:00Z</cp:lastPrinted>
  <dcterms:created xsi:type="dcterms:W3CDTF">2020-11-09T20:56:00Z</dcterms:created>
  <dcterms:modified xsi:type="dcterms:W3CDTF">2020-11-09T20:56:00Z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(AH) MBS SWG post 110</vt:lpwstr>
  </property>
  <property fmtid="{D5CDD505-2E9C-101B-9397-08002B2CF9AE}" pid="4" name="Location">
    <vt:lpwstr>Electronic</vt:lpwstr>
  </property>
  <property fmtid="{D5CDD505-2E9C-101B-9397-08002B2CF9AE}" pid="5" name="Country">
    <vt:lpwstr>Online</vt:lpwstr>
  </property>
  <property fmtid="{D5CDD505-2E9C-101B-9397-08002B2CF9AE}" pid="6" name="StartDate">
    <vt:lpwstr>14th September</vt:lpwstr>
  </property>
  <property fmtid="{D5CDD505-2E9C-101B-9397-08002B2CF9AE}" pid="7" name="EndDate">
    <vt:lpwstr>3rd November 2020</vt:lpwstr>
  </property>
  <property fmtid="{D5CDD505-2E9C-101B-9397-08002B2CF9AE}" pid="8" name="Tdoc#">
    <vt:lpwstr>S4aI201064</vt:lpwstr>
  </property>
  <property fmtid="{D5CDD505-2E9C-101B-9397-08002B2CF9AE}" pid="9" name="Spec#">
    <vt:lpwstr>TS 26.512</vt:lpwstr>
  </property>
  <property fmtid="{D5CDD505-2E9C-101B-9397-08002B2CF9AE}" pid="10" name="Cr#">
    <vt:lpwstr>–</vt:lpwstr>
  </property>
  <property fmtid="{D5CDD505-2E9C-101B-9397-08002B2CF9AE}" pid="11" name="Revision">
    <vt:lpwstr>–</vt:lpwstr>
  </property>
  <property fmtid="{D5CDD505-2E9C-101B-9397-08002B2CF9AE}" pid="12" name="Version">
    <vt:lpwstr>2.0.0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5GMSA</vt:lpwstr>
  </property>
  <property fmtid="{D5CDD505-2E9C-101B-9397-08002B2CF9AE}" pid="16" name="Cat">
    <vt:lpwstr>D</vt:lpwstr>
  </property>
  <property fmtid="{D5CDD505-2E9C-101B-9397-08002B2CF9AE}" pid="17" name="ResDate">
    <vt:lpwstr>2020-09-21</vt:lpwstr>
  </property>
  <property fmtid="{D5CDD505-2E9C-101B-9397-08002B2CF9AE}" pid="18" name="Release">
    <vt:lpwstr>Rel-16</vt:lpwstr>
  </property>
  <property fmtid="{D5CDD505-2E9C-101B-9397-08002B2CF9AE}" pid="19" name="CrTitle">
    <vt:lpwstr>Editorial corrections</vt:lpwstr>
  </property>
  <property fmtid="{D5CDD505-2E9C-101B-9397-08002B2CF9AE}" pid="20" name="MtgTitle">
    <vt:lpwstr>-e</vt:lpwstr>
  </property>
  <property fmtid="{D5CDD505-2E9C-101B-9397-08002B2CF9AE}" pid="21" name="ContentTypeId">
    <vt:lpwstr>0x0101003AA7AC0C743A294CADF60F661720E3E6</vt:lpwstr>
  </property>
</Properties>
</file>